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E1" w:rsidRDefault="000347E1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ENERO 2022</w:t>
      </w:r>
    </w:p>
    <w:p w:rsidR="000347E1" w:rsidRDefault="000347E1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0347E1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center"/>
          </w:tcPr>
          <w:p w:rsidR="000347E1" w:rsidRPr="006A0DE3" w:rsidRDefault="000347E1" w:rsidP="0041536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A0D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Fecha</w:t>
            </w:r>
          </w:p>
        </w:tc>
        <w:tc>
          <w:tcPr>
            <w:tcW w:w="1200" w:type="dxa"/>
            <w:vAlign w:val="center"/>
          </w:tcPr>
          <w:p w:rsidR="000347E1" w:rsidRPr="006A0DE3" w:rsidRDefault="000347E1" w:rsidP="0041536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A0D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Valor UI</w:t>
            </w:r>
          </w:p>
        </w:tc>
        <w:tc>
          <w:tcPr>
            <w:tcW w:w="1200" w:type="dxa"/>
            <w:vAlign w:val="center"/>
          </w:tcPr>
          <w:p w:rsidR="000347E1" w:rsidRPr="006A0DE3" w:rsidRDefault="000347E1" w:rsidP="0041536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A0D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Fecha</w:t>
            </w:r>
          </w:p>
        </w:tc>
        <w:tc>
          <w:tcPr>
            <w:tcW w:w="1200" w:type="dxa"/>
            <w:vAlign w:val="center"/>
          </w:tcPr>
          <w:p w:rsidR="000347E1" w:rsidRPr="006A0DE3" w:rsidRDefault="000347E1" w:rsidP="0041536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A0D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Valor UI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01/01/2022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5,1612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16/01/2022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5,1611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02/01/2022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5,1616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17/01/2022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5,1609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03/01/2022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5,1620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18/01/2022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5,1607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04/01/2022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5,1625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19/01/2022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5,1606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05/01/2022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5,1629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20/01/2022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5,1604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06/01/2022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5,1627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21/01/2022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5,1602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07/01/2022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5,1626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22/01/2022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5,1601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08/01/2022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5,1624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23/01/2022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5,1599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09/01/2022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5,1622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24/01/2022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5,1597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10/01/2022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5,1621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25/01/2022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5,1596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11/01/2022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5,1619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26/01/2022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5,1594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12/01/2022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5,1617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27/01/2022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5,1592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13/01/2022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5,1616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28/01/2022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5,1591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14/01/2022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5,1614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29/01/2022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5,1589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15/01/2022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5,1612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30/01/2022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5,1587</w:t>
            </w:r>
          </w:p>
        </w:tc>
      </w:tr>
      <w:tr w:rsidR="000347E1" w:rsidRPr="00AF32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nil"/>
              <w:bottom w:val="nil"/>
            </w:tcBorders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31/01/2021</w:t>
            </w:r>
          </w:p>
        </w:tc>
        <w:tc>
          <w:tcPr>
            <w:tcW w:w="1200" w:type="dxa"/>
            <w:vAlign w:val="bottom"/>
          </w:tcPr>
          <w:p w:rsidR="000347E1" w:rsidRPr="006A0DE3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5,1586</w:t>
            </w:r>
          </w:p>
        </w:tc>
      </w:tr>
    </w:tbl>
    <w:p w:rsidR="000347E1" w:rsidRDefault="000347E1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FEBRERO 2022</w:t>
      </w:r>
    </w:p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0347E1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center"/>
          </w:tcPr>
          <w:p w:rsidR="000347E1" w:rsidRPr="00F326EF" w:rsidRDefault="000347E1" w:rsidP="0041536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0347E1" w:rsidRPr="00F326EF" w:rsidRDefault="000347E1" w:rsidP="0041536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200" w:type="dxa"/>
            <w:vAlign w:val="center"/>
          </w:tcPr>
          <w:p w:rsidR="000347E1" w:rsidRPr="00F326EF" w:rsidRDefault="000347E1" w:rsidP="0041536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0347E1" w:rsidRPr="00F326EF" w:rsidRDefault="000347E1" w:rsidP="0041536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01/02/2022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1584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15/02/2022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1903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02/02/2022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1582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16/02/2022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1936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03/02/2022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1581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17/02/2022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1968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04/02/2022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1579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18/02/2022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05/02/2022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1577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19/02/2022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2034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06/02/2022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1610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20/02/2022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2067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07/02/2022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1642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21/02/2022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2100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08/02/2022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1675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22/02/2022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2132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09/02/2022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1707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23/02/2022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2165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10/02/2022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1740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24/02/2022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2198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11/02/2022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1772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25/02/2022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2231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12/02/2022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1805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26/02/2022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2264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13/02/2022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1838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27/02/2022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2297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14/02/2022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1870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05D">
              <w:rPr>
                <w:rFonts w:ascii="Arial" w:hAnsi="Arial" w:cs="Arial"/>
                <w:sz w:val="20"/>
                <w:szCs w:val="20"/>
              </w:rPr>
              <w:t>28/02/2022</w:t>
            </w:r>
          </w:p>
        </w:tc>
        <w:tc>
          <w:tcPr>
            <w:tcW w:w="1200" w:type="dxa"/>
            <w:vAlign w:val="bottom"/>
          </w:tcPr>
          <w:p w:rsidR="000347E1" w:rsidRPr="00F0405D" w:rsidRDefault="000347E1" w:rsidP="0041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F0405D">
              <w:rPr>
                <w:rFonts w:ascii="Arial" w:hAnsi="Arial" w:cs="Arial"/>
                <w:sz w:val="20"/>
                <w:szCs w:val="20"/>
              </w:rPr>
              <w:t>2330</w:t>
            </w:r>
          </w:p>
        </w:tc>
      </w:tr>
    </w:tbl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MARZO 2022</w:t>
      </w:r>
    </w:p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center"/>
          </w:tcPr>
          <w:p w:rsidR="000347E1" w:rsidRPr="0041536A" w:rsidRDefault="000347E1" w:rsidP="0041536A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41536A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200" w:type="dxa"/>
            <w:vAlign w:val="center"/>
          </w:tcPr>
          <w:p w:rsidR="000347E1" w:rsidRPr="0041536A" w:rsidRDefault="000347E1" w:rsidP="0041536A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41536A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  <w:tc>
          <w:tcPr>
            <w:tcW w:w="1200" w:type="dxa"/>
            <w:vAlign w:val="center"/>
          </w:tcPr>
          <w:p w:rsidR="000347E1" w:rsidRPr="0041536A" w:rsidRDefault="000347E1" w:rsidP="0041536A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41536A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200" w:type="dxa"/>
            <w:vAlign w:val="center"/>
          </w:tcPr>
          <w:p w:rsidR="000347E1" w:rsidRPr="0041536A" w:rsidRDefault="000347E1" w:rsidP="0041536A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41536A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bookmarkStart w:id="0" w:name="_Hlk97537512"/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01/03/2022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5,2363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16/03/2022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5,2768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02/03/2022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5,2396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17/03/2022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5,2792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03/03/2022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5,2429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18/03/2022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5,2817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04/03/2022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5,2462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19/03/2022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5,2842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05/03/2022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5,2495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20/03/2022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5,2867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06/03/2022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5,2520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21/03/2022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5,2892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07/03/2022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5,2544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22/03/2022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5,2917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08/03/2022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5,2569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23/03/2022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5,2942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09/03/2022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5,2594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24/03/2022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5,2967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10/03/2022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5,2619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25/03/2022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5,2992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8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11/03/2022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5,2643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26/03/2022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5,3017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4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12/03/2022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5,2668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27/03/2022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5,3041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13/03/2022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5,2693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28/03/2022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5,3066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14/03/2022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5,2718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29/03/2022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5,3091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15/03/2022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5,2743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30/03/2022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5,3116</w:t>
            </w:r>
          </w:p>
        </w:tc>
      </w:tr>
      <w:tr w:rsidR="000347E1" w:rsidRPr="00415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</w:p>
        </w:tc>
        <w:tc>
          <w:tcPr>
            <w:tcW w:w="1200" w:type="dxa"/>
            <w:tcBorders>
              <w:left w:val="nil"/>
              <w:bottom w:val="nil"/>
            </w:tcBorders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31/03/2022</w:t>
            </w:r>
          </w:p>
        </w:tc>
        <w:tc>
          <w:tcPr>
            <w:tcW w:w="1200" w:type="dxa"/>
            <w:vAlign w:val="bottom"/>
          </w:tcPr>
          <w:p w:rsidR="000347E1" w:rsidRPr="0041536A" w:rsidRDefault="000347E1" w:rsidP="0041536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41536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5,3141</w:t>
            </w:r>
          </w:p>
        </w:tc>
      </w:tr>
      <w:bookmarkEnd w:id="0"/>
    </w:tbl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ABRIL 2022</w:t>
      </w:r>
    </w:p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center"/>
          </w:tcPr>
          <w:p w:rsidR="000347E1" w:rsidRPr="00E95AFE" w:rsidRDefault="000347E1" w:rsidP="00E95AFE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E95AFE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200" w:type="dxa"/>
            <w:vAlign w:val="center"/>
          </w:tcPr>
          <w:p w:rsidR="000347E1" w:rsidRPr="00E95AFE" w:rsidRDefault="000347E1" w:rsidP="00E95AFE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E95AFE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  <w:tc>
          <w:tcPr>
            <w:tcW w:w="1200" w:type="dxa"/>
            <w:vAlign w:val="center"/>
          </w:tcPr>
          <w:p w:rsidR="000347E1" w:rsidRPr="00E95AFE" w:rsidRDefault="000347E1" w:rsidP="00E95AFE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E95AFE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200" w:type="dxa"/>
            <w:vAlign w:val="center"/>
          </w:tcPr>
          <w:p w:rsidR="000347E1" w:rsidRPr="00E95AFE" w:rsidRDefault="000347E1" w:rsidP="00E95AFE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E95AFE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01/04/2022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5,3166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16/04/2022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5,3483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02/04/2022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5,3192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17/04/2022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5,3503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03/04/2022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5,3217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18/04/2022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5,3522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04/04/2022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5,3242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19/04/2022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5,3542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05/04/2022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5,3267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20/04/2022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5,3562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06/04/2022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5,3287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21/04/2022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5,3582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07/04/2022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5,3306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22/04/2022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5,3601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08/04/2022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5,3326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23/04/2022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5,3621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09/04/2022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5,3345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24/04/2022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5,3641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10/04/2022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5,3365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25/04/2022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5,3660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11/04/2022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5,3385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26/04/2022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5,3680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12/04/2022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5,3404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27/04/2022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5,3700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13/04/2022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5,3424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28/04/2022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5,3720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14/04/2022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5,3444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29/04/2022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5,3739</w:t>
            </w:r>
          </w:p>
        </w:tc>
      </w:tr>
      <w:tr w:rsidR="000347E1" w:rsidRPr="00E9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15/04/2022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5,3463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30/04/2022</w:t>
            </w:r>
          </w:p>
        </w:tc>
        <w:tc>
          <w:tcPr>
            <w:tcW w:w="1200" w:type="dxa"/>
            <w:vAlign w:val="bottom"/>
          </w:tcPr>
          <w:p w:rsidR="000347E1" w:rsidRPr="00E95AFE" w:rsidRDefault="000347E1" w:rsidP="00E95AFE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95AFE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5,3759</w:t>
            </w:r>
          </w:p>
        </w:tc>
      </w:tr>
    </w:tbl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966EC1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MAYO 2022</w:t>
      </w:r>
    </w:p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0347E1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center"/>
          </w:tcPr>
          <w:p w:rsidR="000347E1" w:rsidRPr="00F326EF" w:rsidRDefault="000347E1" w:rsidP="00966EC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0347E1" w:rsidRPr="00F326EF" w:rsidRDefault="000347E1" w:rsidP="00966EC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200" w:type="dxa"/>
            <w:vAlign w:val="center"/>
          </w:tcPr>
          <w:p w:rsidR="000347E1" w:rsidRPr="00F326EF" w:rsidRDefault="000347E1" w:rsidP="00966EC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0347E1" w:rsidRPr="00F326EF" w:rsidRDefault="000347E1" w:rsidP="00966EC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01/05/2022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3779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16/05/2022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3951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02/05/2022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3799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17/05/2022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3960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03/05/2022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3819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18/05/2022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3969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04/05/2022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3838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19/05/2022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3977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05/05/2022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3858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20/05/2022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3986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06/05/2022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3866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21/05/2022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3994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07/05/2022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3875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22/05/2022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4003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08/05/2022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3883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23/05/2022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4011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09/05/2022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3892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24/05/2022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4020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10/05/2022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3900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25/05/2022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4028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11/05/2022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3909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26/05/2022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4037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12/05/2022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3917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27/05/2022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4045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13/05/2022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3926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28/05/2022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4054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14/05/2022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3934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29/05/2022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4062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15/05/2022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3943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30/05/2022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4071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nil"/>
              <w:bottom w:val="nil"/>
            </w:tcBorders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BB1">
              <w:rPr>
                <w:rFonts w:ascii="Arial" w:hAnsi="Arial" w:cs="Arial"/>
                <w:sz w:val="20"/>
                <w:szCs w:val="20"/>
              </w:rPr>
              <w:t>31/05/2022</w:t>
            </w:r>
          </w:p>
        </w:tc>
        <w:tc>
          <w:tcPr>
            <w:tcW w:w="1200" w:type="dxa"/>
            <w:vAlign w:val="bottom"/>
          </w:tcPr>
          <w:p w:rsidR="000347E1" w:rsidRPr="00A82BB1" w:rsidRDefault="000347E1" w:rsidP="00966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82BB1">
              <w:rPr>
                <w:rFonts w:ascii="Arial" w:hAnsi="Arial" w:cs="Arial"/>
                <w:sz w:val="20"/>
                <w:szCs w:val="20"/>
              </w:rPr>
              <w:t>4079</w:t>
            </w:r>
          </w:p>
        </w:tc>
      </w:tr>
    </w:tbl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JUNIO 2022</w:t>
      </w:r>
    </w:p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180"/>
        <w:gridCol w:w="1180"/>
        <w:gridCol w:w="1180"/>
      </w:tblGrid>
      <w:tr w:rsidR="000347E1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center"/>
          </w:tcPr>
          <w:p w:rsidR="000347E1" w:rsidRPr="00F326EF" w:rsidRDefault="000347E1" w:rsidP="001C7CB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1C7CB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1C7CB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1C7CB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01/06/2022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4088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16/06/2022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4213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02/06/2022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4096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17/06/2022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4221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03/06/2022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4105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18/06/2022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4230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6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04/06/2022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4113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19/06/2022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4238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8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05/06/2022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4122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20/06/2022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4246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06/06/2022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4130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21/06/2022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4255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07/06/2022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4139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22/06/2022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4263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08/06/2022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4147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23/06/2022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4271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09/06/2022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4155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24/06/2022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4280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10/06/2022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4163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25/06/2022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4288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11/06/2022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4172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26/06/2022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4296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12/06/2022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4180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27/06/2022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4304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13/06/2022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4188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28/06/2022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4313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14/06/2022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4197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29/06/2022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4321</w:t>
            </w:r>
          </w:p>
        </w:tc>
      </w:tr>
      <w:tr w:rsidR="000347E1" w:rsidRPr="00AF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15/06/2022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4205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4A35">
              <w:rPr>
                <w:rFonts w:ascii="Arial" w:hAnsi="Arial" w:cs="Arial"/>
                <w:sz w:val="20"/>
                <w:szCs w:val="20"/>
              </w:rPr>
              <w:t>30/06/2022</w:t>
            </w:r>
          </w:p>
        </w:tc>
        <w:tc>
          <w:tcPr>
            <w:tcW w:w="1180" w:type="dxa"/>
            <w:vAlign w:val="bottom"/>
          </w:tcPr>
          <w:p w:rsidR="000347E1" w:rsidRPr="00AF4A35" w:rsidRDefault="000347E1" w:rsidP="001C7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AF4A35">
              <w:rPr>
                <w:rFonts w:ascii="Arial" w:hAnsi="Arial" w:cs="Arial"/>
                <w:sz w:val="20"/>
                <w:szCs w:val="20"/>
              </w:rPr>
              <w:t>4329</w:t>
            </w:r>
          </w:p>
        </w:tc>
      </w:tr>
    </w:tbl>
    <w:p w:rsidR="000347E1" w:rsidRDefault="000347E1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463A0D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JULIO 2022</w:t>
      </w:r>
    </w:p>
    <w:p w:rsidR="000347E1" w:rsidRDefault="000347E1" w:rsidP="00463A0D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180"/>
        <w:gridCol w:w="1180"/>
        <w:gridCol w:w="1180"/>
      </w:tblGrid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center"/>
          </w:tcPr>
          <w:p w:rsidR="000347E1" w:rsidRPr="00463A0D" w:rsidRDefault="000347E1" w:rsidP="00463A0D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63A0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463A0D" w:rsidRDefault="000347E1" w:rsidP="00463A0D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63A0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Valor UI</w:t>
            </w:r>
          </w:p>
        </w:tc>
        <w:tc>
          <w:tcPr>
            <w:tcW w:w="1180" w:type="dxa"/>
            <w:vAlign w:val="center"/>
          </w:tcPr>
          <w:p w:rsidR="000347E1" w:rsidRPr="00463A0D" w:rsidRDefault="000347E1" w:rsidP="00463A0D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63A0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463A0D" w:rsidRDefault="000347E1" w:rsidP="00463A0D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63A0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Valor UI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01/07/2022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5,4338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16/07/2022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5,4485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02/07/2022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5,4346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17/07/2022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5,4495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03/07/2022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5,4354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18/07/2022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5,4505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04/07/2022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5,4363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19/07/2022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5,4516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05/07/2022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5,4371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20/07/2022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5,4526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06/07/2022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5,4381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21/07/2022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5,4536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07/07/2022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5,4392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22/07/2022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5,4547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08/07/2022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5,4402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23/07/2022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5,4557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09/07/2022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5,4412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24/07/2022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5,4567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10/07/2022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5,4423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25/07/2022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5,4578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11/07/2022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5,4433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26/07/2022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5,4588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12/07/2022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5,4443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27/07/2022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5,4598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13/07/2022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5,4454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28/07/2022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5,4609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14/07/2022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5,4464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29/07/2022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5,4619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15/07/2022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5,4474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30/07/2022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5,4630</w:t>
            </w:r>
          </w:p>
        </w:tc>
      </w:tr>
      <w:tr w:rsidR="000347E1" w:rsidRPr="00463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tcBorders>
              <w:left w:val="nil"/>
              <w:bottom w:val="nil"/>
              <w:right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bottom w:val="nil"/>
            </w:tcBorders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31/07/2022</w:t>
            </w:r>
          </w:p>
        </w:tc>
        <w:tc>
          <w:tcPr>
            <w:tcW w:w="1180" w:type="dxa"/>
            <w:vAlign w:val="bottom"/>
          </w:tcPr>
          <w:p w:rsidR="000347E1" w:rsidRPr="00463A0D" w:rsidRDefault="000347E1" w:rsidP="00463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0D">
              <w:rPr>
                <w:rFonts w:ascii="Arial" w:hAnsi="Arial" w:cs="Arial"/>
                <w:sz w:val="20"/>
                <w:szCs w:val="20"/>
              </w:rPr>
              <w:t>5,4640</w:t>
            </w:r>
          </w:p>
        </w:tc>
      </w:tr>
    </w:tbl>
    <w:p w:rsidR="000347E1" w:rsidRDefault="000347E1" w:rsidP="00463A0D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8F1DB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AGOSTO 2022</w:t>
      </w:r>
    </w:p>
    <w:p w:rsidR="000347E1" w:rsidRDefault="000347E1" w:rsidP="008F1DB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180"/>
        <w:gridCol w:w="1180"/>
        <w:gridCol w:w="1180"/>
      </w:tblGrid>
      <w:tr w:rsidR="000347E1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center"/>
          </w:tcPr>
          <w:p w:rsidR="000347E1" w:rsidRPr="00F326EF" w:rsidRDefault="000347E1" w:rsidP="008F1DB3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8F1DB3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8F1DB3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8F1DB3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01/08/2022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4650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16/08/2022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4841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02/08/2022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4661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17/08/2022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4855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03/08/2022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4671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18/08/2022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4868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04/08/2022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4681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19/08/2022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4882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05/08/2022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4692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20/08/2022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4895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06/08/2022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4706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21/08/2022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4909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07/08/2022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4719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22/08/2022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4923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08/08/2022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4733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23/08/2022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4936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09/08/2022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4746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24/08/2022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4950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10/08/2022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4760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25/08/2022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4963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11/08/2022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4773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26/08/2022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4977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12/08/2022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4787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27/08/2022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4991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13/08/2022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4800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28/08/2022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5004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14/08/2022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4814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29/08/2022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5018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15/08/2022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4827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30/08/2022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5031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tcBorders>
              <w:left w:val="nil"/>
              <w:bottom w:val="nil"/>
              <w:right w:val="nil"/>
            </w:tcBorders>
            <w:vAlign w:val="bottom"/>
          </w:tcPr>
          <w:p w:rsidR="000347E1" w:rsidRPr="003F3717" w:rsidRDefault="000347E1" w:rsidP="008F1D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bottom w:val="nil"/>
            </w:tcBorders>
            <w:vAlign w:val="bottom"/>
          </w:tcPr>
          <w:p w:rsidR="000347E1" w:rsidRPr="003F3717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122">
              <w:rPr>
                <w:rFonts w:ascii="Arial" w:hAnsi="Arial" w:cs="Arial"/>
                <w:sz w:val="20"/>
                <w:szCs w:val="20"/>
              </w:rPr>
              <w:t>31/08/2022</w:t>
            </w:r>
          </w:p>
        </w:tc>
        <w:tc>
          <w:tcPr>
            <w:tcW w:w="1180" w:type="dxa"/>
            <w:vAlign w:val="bottom"/>
          </w:tcPr>
          <w:p w:rsidR="000347E1" w:rsidRPr="00400122" w:rsidRDefault="000347E1" w:rsidP="008F1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00122">
              <w:rPr>
                <w:rFonts w:ascii="Arial" w:hAnsi="Arial" w:cs="Arial"/>
                <w:sz w:val="20"/>
                <w:szCs w:val="20"/>
              </w:rPr>
              <w:t>5045</w:t>
            </w:r>
          </w:p>
        </w:tc>
      </w:tr>
    </w:tbl>
    <w:p w:rsidR="000347E1" w:rsidRDefault="000347E1" w:rsidP="00C815CF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SETIEMBRE 2022</w:t>
      </w:r>
    </w:p>
    <w:p w:rsidR="000347E1" w:rsidRDefault="000347E1" w:rsidP="00C815CF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180"/>
        <w:gridCol w:w="1180"/>
        <w:gridCol w:w="1180"/>
      </w:tblGrid>
      <w:tr w:rsidR="000347E1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center"/>
          </w:tcPr>
          <w:p w:rsidR="000347E1" w:rsidRPr="00F326EF" w:rsidRDefault="000347E1" w:rsidP="00C815C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C815C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C815C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C815C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01/09/2022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5059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16/09/2022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5280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02/09/2022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5072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17/09/2022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5296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03/09/2022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5086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18/09/2022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5311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04/09/2022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5099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19/09/2022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5326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05/09/2022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5113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20/09/2022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5341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06/09/2022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5128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21/09/2022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5356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07/09/2022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5143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22/09/2022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5372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08/09/2022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5159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23/09/2022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5387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09/09/2022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5174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24/09/2022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5402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10/09/2022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5189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25/09/2022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5418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11/09/2022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5204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26/09/2022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5433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12/09/2022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5219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27/09/2022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5448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13/09/2022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5235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28/09/2022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5463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14/09/2022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5250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29/09/2022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5479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15/09/2022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5265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4EE">
              <w:rPr>
                <w:rFonts w:ascii="Arial" w:hAnsi="Arial" w:cs="Arial"/>
                <w:sz w:val="20"/>
                <w:szCs w:val="20"/>
              </w:rPr>
              <w:t>30/09/2022</w:t>
            </w:r>
          </w:p>
        </w:tc>
        <w:tc>
          <w:tcPr>
            <w:tcW w:w="1180" w:type="dxa"/>
            <w:vAlign w:val="bottom"/>
          </w:tcPr>
          <w:p w:rsidR="000347E1" w:rsidRPr="008114EE" w:rsidRDefault="000347E1" w:rsidP="00C81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8114EE">
              <w:rPr>
                <w:rFonts w:ascii="Arial" w:hAnsi="Arial" w:cs="Arial"/>
                <w:sz w:val="20"/>
                <w:szCs w:val="20"/>
              </w:rPr>
              <w:t>5494</w:t>
            </w:r>
          </w:p>
        </w:tc>
      </w:tr>
    </w:tbl>
    <w:p w:rsidR="000347E1" w:rsidRDefault="000347E1" w:rsidP="00C815CF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C815CF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C815CF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OCTUBRE 2022</w:t>
      </w:r>
    </w:p>
    <w:p w:rsidR="000347E1" w:rsidRDefault="000347E1" w:rsidP="00C815CF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180"/>
        <w:gridCol w:w="1180"/>
        <w:gridCol w:w="1180"/>
      </w:tblGrid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E24475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E24475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E24475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E24475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01/10/2022</w:t>
            </w:r>
          </w:p>
        </w:tc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5,5509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16/10/2022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5,5735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02/10/2022</w:t>
            </w:r>
          </w:p>
        </w:tc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5,5525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17/10/2022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5,5750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03/10/2022</w:t>
            </w:r>
          </w:p>
        </w:tc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5,5540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18/10/2022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5,5765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04/10/2022</w:t>
            </w:r>
          </w:p>
        </w:tc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5,5555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19/10/2022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5,5780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05/10/2022</w:t>
            </w:r>
          </w:p>
        </w:tc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5,5570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20/10/2022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5,5795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06/10/2022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5,5585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21/10/2022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5,5810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07/10/2022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5,5600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22/10/2022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5,5825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08/10/2022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5,5615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23/10/2022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5,5841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09/10/2022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5,5630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24/10/2022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5,5856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10/10/2022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5,5645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25/10/2022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5,5871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11/10/2022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5,5660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26/10/2022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5,5886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12/10/2022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5,5675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27/10/2022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5,5901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13/10/2022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5,5690</w:t>
            </w:r>
          </w:p>
        </w:tc>
        <w:tc>
          <w:tcPr>
            <w:tcW w:w="1180" w:type="dxa"/>
            <w:tcBorders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28/10/2022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5,5916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14/10/2022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5,5705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29/10/2022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5,5931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15/10/2022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5,5720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30/10/2022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5,5946</w:t>
            </w:r>
          </w:p>
        </w:tc>
      </w:tr>
      <w:tr w:rsidR="000347E1" w:rsidRPr="00E24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tcBorders>
              <w:left w:val="nil"/>
              <w:bottom w:val="nil"/>
              <w:right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</w:p>
        </w:tc>
        <w:tc>
          <w:tcPr>
            <w:tcW w:w="1180" w:type="dxa"/>
            <w:tcBorders>
              <w:left w:val="nil"/>
              <w:bottom w:val="nil"/>
            </w:tcBorders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31/10/2022</w:t>
            </w:r>
          </w:p>
        </w:tc>
        <w:tc>
          <w:tcPr>
            <w:tcW w:w="1180" w:type="dxa"/>
            <w:vAlign w:val="center"/>
          </w:tcPr>
          <w:p w:rsidR="000347E1" w:rsidRPr="00E24475" w:rsidRDefault="000347E1" w:rsidP="00E24475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E24475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5,5961</w:t>
            </w:r>
          </w:p>
        </w:tc>
      </w:tr>
    </w:tbl>
    <w:p w:rsidR="000347E1" w:rsidRDefault="000347E1" w:rsidP="00C815CF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C815CF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2A7C84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NOVIEMBRE 2022</w:t>
      </w:r>
    </w:p>
    <w:p w:rsidR="000347E1" w:rsidRDefault="000347E1" w:rsidP="002A7C84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180"/>
        <w:gridCol w:w="1180"/>
        <w:gridCol w:w="1180"/>
      </w:tblGrid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2A7C84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2A7C84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2A7C84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</w:pPr>
            <w:r w:rsidRPr="002A7C84">
              <w:rPr>
                <w:rFonts w:ascii="Arial" w:eastAsia="Times New Roman" w:hAnsi="Arial"/>
                <w:b/>
                <w:bCs/>
                <w:i/>
                <w:i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01/11/2022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5,5976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16/11/2022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5,6080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02/11/2022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5,5991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17/11/2022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5,6084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03/11/2022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5,6007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18/11/2022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5,6088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04/11/2022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5,6022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19/11/2022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5,6092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05/11/2022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5,6037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20/11/2022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5,6096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06/11/2022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5,6041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21/11/2022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5,6100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07/11/2022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5,6045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22/11/2022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5,6104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08/11/2022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5,6049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23/11/2022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5,6108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09/11/2022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5,6053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24/11/2022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5,6112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10/11/2022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5,6057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25/11/2022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5,6115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11/11/2022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5,6061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26/11/2022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5,6119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12/11/2022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5,6064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27/11/2022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5,6123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13/11/2022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5,6068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28/11/2022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5,6127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14/11/2022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5,6072</w:t>
            </w:r>
          </w:p>
        </w:tc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29/11/2022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5,6131</w:t>
            </w:r>
          </w:p>
        </w:tc>
      </w:tr>
      <w:tr w:rsidR="000347E1" w:rsidRPr="002A7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15/11/2022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5,6076</w:t>
            </w:r>
          </w:p>
        </w:tc>
        <w:tc>
          <w:tcPr>
            <w:tcW w:w="1180" w:type="dxa"/>
            <w:vAlign w:val="bottom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30/11/2022</w:t>
            </w:r>
          </w:p>
        </w:tc>
        <w:tc>
          <w:tcPr>
            <w:tcW w:w="1180" w:type="dxa"/>
            <w:vAlign w:val="center"/>
          </w:tcPr>
          <w:p w:rsidR="000347E1" w:rsidRPr="002A7C84" w:rsidRDefault="000347E1" w:rsidP="002A7C84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A7C84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5,6135</w:t>
            </w:r>
          </w:p>
        </w:tc>
      </w:tr>
    </w:tbl>
    <w:p w:rsidR="000347E1" w:rsidRDefault="000347E1" w:rsidP="00203AD4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203AD4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47E1" w:rsidRDefault="000347E1" w:rsidP="00203AD4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DICIEMBRE 2022</w:t>
      </w:r>
    </w:p>
    <w:p w:rsidR="000347E1" w:rsidRDefault="000347E1" w:rsidP="00C815CF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180"/>
        <w:gridCol w:w="1180"/>
        <w:gridCol w:w="1180"/>
      </w:tblGrid>
      <w:tr w:rsidR="000347E1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center"/>
          </w:tcPr>
          <w:p w:rsidR="000347E1" w:rsidRPr="00F326EF" w:rsidRDefault="000347E1" w:rsidP="00203AD4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203AD4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203AD4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0347E1" w:rsidRPr="00F326EF" w:rsidRDefault="000347E1" w:rsidP="00203AD4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01/12/2022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6139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16/12/2022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6099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02/12/2022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6143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17/12/2022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6094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03/12/2022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6147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18/12/2022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6089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04/12/2022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6151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19/12/2022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6084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05/12/2022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6155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20/12/2022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6079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06/12/2022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6150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21/12/2022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6074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07/12/2022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6145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22/12/2022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6069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08/12/2022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6140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23/12/2022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6064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09/12/2022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6135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24/12/2022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6059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10/12/2022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6130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25/12/2022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6054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11/12/2022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6125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26/12/2022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6048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12/12/2022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6119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27/12/2022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6043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13/12/2022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6114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28/12/2022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6038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14/12/2022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6109</w:t>
            </w:r>
          </w:p>
        </w:tc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29/12/2022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6033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15/12/2022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6104</w:t>
            </w:r>
          </w:p>
        </w:tc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30/12/2022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6028</w:t>
            </w:r>
          </w:p>
        </w:tc>
      </w:tr>
      <w:tr w:rsidR="00034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  <w:jc w:val="center"/>
        </w:trPr>
        <w:tc>
          <w:tcPr>
            <w:tcW w:w="1180" w:type="dxa"/>
            <w:tcBorders>
              <w:left w:val="nil"/>
              <w:bottom w:val="nil"/>
              <w:right w:val="nil"/>
            </w:tcBorders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bottom w:val="nil"/>
            </w:tcBorders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F6D">
              <w:rPr>
                <w:rFonts w:ascii="Arial" w:hAnsi="Arial" w:cs="Arial"/>
                <w:sz w:val="20"/>
                <w:szCs w:val="20"/>
              </w:rPr>
              <w:t>31/12/2022</w:t>
            </w:r>
          </w:p>
        </w:tc>
        <w:tc>
          <w:tcPr>
            <w:tcW w:w="1180" w:type="dxa"/>
            <w:vAlign w:val="center"/>
          </w:tcPr>
          <w:p w:rsidR="000347E1" w:rsidRPr="00424F6D" w:rsidRDefault="000347E1" w:rsidP="0020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424F6D">
              <w:rPr>
                <w:rFonts w:ascii="Arial" w:hAnsi="Arial" w:cs="Arial"/>
                <w:sz w:val="20"/>
                <w:szCs w:val="20"/>
              </w:rPr>
              <w:t>6023</w:t>
            </w:r>
          </w:p>
        </w:tc>
      </w:tr>
    </w:tbl>
    <w:p w:rsidR="000347E1" w:rsidRDefault="000347E1" w:rsidP="00C815CF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0347E1" w:rsidSect="00463A0D">
      <w:pgSz w:w="11906" w:h="16838"/>
      <w:pgMar w:top="1134" w:right="1134" w:bottom="108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1A6"/>
    <w:rsid w:val="00023EBE"/>
    <w:rsid w:val="000347E1"/>
    <w:rsid w:val="000753D0"/>
    <w:rsid w:val="00080CF8"/>
    <w:rsid w:val="00085618"/>
    <w:rsid w:val="000D50F7"/>
    <w:rsid w:val="000F11FF"/>
    <w:rsid w:val="00145A63"/>
    <w:rsid w:val="00151FDF"/>
    <w:rsid w:val="00195C05"/>
    <w:rsid w:val="001C7CBF"/>
    <w:rsid w:val="001E2B11"/>
    <w:rsid w:val="00203AD4"/>
    <w:rsid w:val="00220D66"/>
    <w:rsid w:val="00236062"/>
    <w:rsid w:val="00277AA1"/>
    <w:rsid w:val="00284FF4"/>
    <w:rsid w:val="002A7C84"/>
    <w:rsid w:val="002C3E39"/>
    <w:rsid w:val="002E4145"/>
    <w:rsid w:val="00307756"/>
    <w:rsid w:val="00335CB0"/>
    <w:rsid w:val="003457E8"/>
    <w:rsid w:val="00352E59"/>
    <w:rsid w:val="00356576"/>
    <w:rsid w:val="0036304A"/>
    <w:rsid w:val="003976DF"/>
    <w:rsid w:val="003F3717"/>
    <w:rsid w:val="003F5544"/>
    <w:rsid w:val="00400122"/>
    <w:rsid w:val="0041536A"/>
    <w:rsid w:val="00424F6D"/>
    <w:rsid w:val="00463A0D"/>
    <w:rsid w:val="0046519C"/>
    <w:rsid w:val="004709E6"/>
    <w:rsid w:val="00482CA2"/>
    <w:rsid w:val="00483F1C"/>
    <w:rsid w:val="00496D77"/>
    <w:rsid w:val="004E626E"/>
    <w:rsid w:val="00512AE1"/>
    <w:rsid w:val="00561CB1"/>
    <w:rsid w:val="005A1EC1"/>
    <w:rsid w:val="005A27A0"/>
    <w:rsid w:val="005C744B"/>
    <w:rsid w:val="005D33AC"/>
    <w:rsid w:val="006502AA"/>
    <w:rsid w:val="00652EDB"/>
    <w:rsid w:val="006A0DE3"/>
    <w:rsid w:val="006B4A2C"/>
    <w:rsid w:val="006B6F7E"/>
    <w:rsid w:val="006C74C8"/>
    <w:rsid w:val="006C783E"/>
    <w:rsid w:val="00707AD6"/>
    <w:rsid w:val="0072606B"/>
    <w:rsid w:val="007770AA"/>
    <w:rsid w:val="00790292"/>
    <w:rsid w:val="008114EE"/>
    <w:rsid w:val="00841340"/>
    <w:rsid w:val="008B5AAA"/>
    <w:rsid w:val="008F1DB3"/>
    <w:rsid w:val="009138FE"/>
    <w:rsid w:val="00966BD3"/>
    <w:rsid w:val="00966EC1"/>
    <w:rsid w:val="0097492F"/>
    <w:rsid w:val="00986104"/>
    <w:rsid w:val="009B11A6"/>
    <w:rsid w:val="009D5BAD"/>
    <w:rsid w:val="00A14937"/>
    <w:rsid w:val="00A263E2"/>
    <w:rsid w:val="00A56372"/>
    <w:rsid w:val="00A64BDC"/>
    <w:rsid w:val="00A73DEA"/>
    <w:rsid w:val="00A82BB1"/>
    <w:rsid w:val="00A93DF5"/>
    <w:rsid w:val="00AA7F72"/>
    <w:rsid w:val="00AB4DEA"/>
    <w:rsid w:val="00AC4FEE"/>
    <w:rsid w:val="00AD6F9A"/>
    <w:rsid w:val="00AF32F0"/>
    <w:rsid w:val="00AF4A35"/>
    <w:rsid w:val="00B32E24"/>
    <w:rsid w:val="00C2323A"/>
    <w:rsid w:val="00C815CF"/>
    <w:rsid w:val="00CA49CE"/>
    <w:rsid w:val="00D528D5"/>
    <w:rsid w:val="00E24475"/>
    <w:rsid w:val="00E35FAD"/>
    <w:rsid w:val="00E62D75"/>
    <w:rsid w:val="00E95AFE"/>
    <w:rsid w:val="00EF69F8"/>
    <w:rsid w:val="00F0405D"/>
    <w:rsid w:val="00F326EF"/>
    <w:rsid w:val="00F57E9A"/>
    <w:rsid w:val="00F66F32"/>
    <w:rsid w:val="00FD0F68"/>
    <w:rsid w:val="00FE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/>
      <w:kern w:val="1"/>
      <w:sz w:val="24"/>
      <w:szCs w:val="24"/>
      <w:lang w:val="es-ES"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Pr>
      <w:b/>
      <w:bCs/>
    </w:rPr>
  </w:style>
  <w:style w:type="character" w:styleId="Emphasis">
    <w:name w:val="Emphasis"/>
    <w:basedOn w:val="DefaultParagraphFont"/>
    <w:uiPriority w:val="99"/>
    <w:qFormat/>
    <w:rPr>
      <w:i/>
      <w:iCs/>
    </w:rPr>
  </w:style>
  <w:style w:type="paragraph" w:customStyle="1" w:styleId="Encabezado1">
    <w:name w:val="Encabezado1"/>
    <w:basedOn w:val="Normal"/>
    <w:next w:val="BodyText"/>
    <w:uiPriority w:val="99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45E02"/>
    <w:rPr>
      <w:rFonts w:eastAsia="SimSun" w:cs="Mangal"/>
      <w:kern w:val="1"/>
      <w:sz w:val="24"/>
      <w:szCs w:val="21"/>
      <w:lang w:val="es-ES" w:eastAsia="hi-IN" w:bidi="hi-IN"/>
    </w:rPr>
  </w:style>
  <w:style w:type="paragraph" w:styleId="List">
    <w:name w:val="List"/>
    <w:basedOn w:val="BodyText"/>
    <w:uiPriority w:val="99"/>
  </w:style>
  <w:style w:type="paragraph" w:customStyle="1" w:styleId="Etiqueta">
    <w:name w:val="Etiqueta"/>
    <w:basedOn w:val="Normal"/>
    <w:uiPriority w:val="99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pPr>
      <w:suppressLineNumbers/>
    </w:pPr>
  </w:style>
  <w:style w:type="paragraph" w:customStyle="1" w:styleId="Contenidodelatabla">
    <w:name w:val="Contenido de la tabla"/>
    <w:basedOn w:val="Normal"/>
    <w:uiPriority w:val="99"/>
    <w:pPr>
      <w:suppressLineNumbers/>
    </w:pPr>
  </w:style>
  <w:style w:type="paragraph" w:customStyle="1" w:styleId="Encabezadodelatabla">
    <w:name w:val="Encabezado de la tabla"/>
    <w:basedOn w:val="Contenidodelatabla"/>
    <w:uiPriority w:val="99"/>
    <w:pPr>
      <w:jc w:val="center"/>
    </w:pPr>
    <w:rPr>
      <w:b/>
      <w:bCs/>
    </w:rPr>
  </w:style>
  <w:style w:type="paragraph" w:customStyle="1" w:styleId="Fuente">
    <w:name w:val="Fuente"/>
    <w:basedOn w:val="Normal"/>
    <w:uiPriority w:val="99"/>
    <w:rsid w:val="00496D77"/>
    <w:pPr>
      <w:widowControl/>
      <w:suppressAutoHyphens w:val="0"/>
      <w:ind w:left="1985" w:hanging="851"/>
      <w:jc w:val="both"/>
    </w:pPr>
    <w:rPr>
      <w:rFonts w:ascii="Arial" w:eastAsia="Times New Roman" w:hAnsi="Arial" w:cs="Arial"/>
      <w:kern w:val="0"/>
      <w:sz w:val="16"/>
      <w:szCs w:val="16"/>
      <w:lang w:val="es-MX" w:eastAsia="es-E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25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1125</Words>
  <Characters>6192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ENERO 2019</dc:title>
  <dc:subject/>
  <dc:creator>Nathalie Justet</dc:creator>
  <cp:keywords/>
  <dc:description/>
  <cp:lastModifiedBy>7555</cp:lastModifiedBy>
  <cp:revision>2</cp:revision>
  <cp:lastPrinted>2022-08-03T18:23:00Z</cp:lastPrinted>
  <dcterms:created xsi:type="dcterms:W3CDTF">2023-11-07T14:16:00Z</dcterms:created>
  <dcterms:modified xsi:type="dcterms:W3CDTF">2023-11-07T14:16:00Z</dcterms:modified>
</cp:coreProperties>
</file>